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BC631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LEMERYK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BCF3EA9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A3B2B6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BB75F" w14:textId="77777777" w:rsidR="00844BC8" w:rsidRDefault="00844BC8" w:rsidP="00844BC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Cheltenham, Gloucestershire, into </w:t>
      </w:r>
      <w:proofErr w:type="gramStart"/>
      <w:r>
        <w:rPr>
          <w:rFonts w:ascii="Times New Roman" w:hAnsi="Times New Roman" w:cs="Times New Roman"/>
          <w:sz w:val="24"/>
          <w:szCs w:val="24"/>
        </w:rPr>
        <w:t>lands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Margaret Berkeley(q.v.).</w:t>
      </w:r>
    </w:p>
    <w:p w14:paraId="6B86ADBF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19-43)</w:t>
      </w:r>
    </w:p>
    <w:p w14:paraId="528C81F4" w14:textId="77777777" w:rsidR="00C45F62" w:rsidRDefault="00C45F62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C46A5B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30E32D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7FF13" w14:textId="77777777" w:rsidR="00844BC8" w:rsidRDefault="00844BC8" w:rsidP="00844B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38246C31" w14:textId="145171EB" w:rsidR="00BA00AB" w:rsidRPr="00844BC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44B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9D56F9" w14:textId="77777777" w:rsidR="00844BC8" w:rsidRDefault="00844BC8" w:rsidP="009139A6">
      <w:r>
        <w:separator/>
      </w:r>
    </w:p>
  </w:endnote>
  <w:endnote w:type="continuationSeparator" w:id="0">
    <w:p w14:paraId="35235FCC" w14:textId="77777777" w:rsidR="00844BC8" w:rsidRDefault="00844B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432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A7E2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69C1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7579C" w14:textId="77777777" w:rsidR="00844BC8" w:rsidRDefault="00844BC8" w:rsidP="009139A6">
      <w:r>
        <w:separator/>
      </w:r>
    </w:p>
  </w:footnote>
  <w:footnote w:type="continuationSeparator" w:id="0">
    <w:p w14:paraId="2AEA1AC9" w14:textId="77777777" w:rsidR="00844BC8" w:rsidRDefault="00844B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C13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5EA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636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BC8"/>
    <w:rsid w:val="000666E0"/>
    <w:rsid w:val="00101CE1"/>
    <w:rsid w:val="002510B7"/>
    <w:rsid w:val="005C130B"/>
    <w:rsid w:val="00826F5C"/>
    <w:rsid w:val="00844BC8"/>
    <w:rsid w:val="009139A6"/>
    <w:rsid w:val="009448BB"/>
    <w:rsid w:val="00A3176C"/>
    <w:rsid w:val="00AE65F8"/>
    <w:rsid w:val="00BA00AB"/>
    <w:rsid w:val="00C45F6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D275A"/>
  <w15:chartTrackingRefBased/>
  <w15:docId w15:val="{838B20FA-3B73-44D8-AA6E-F8793125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2021-07-03T18:58:00Z</dcterms:created>
  <dcterms:modified xsi:type="dcterms:W3CDTF">2024-12-05T07:36:00Z</dcterms:modified>
</cp:coreProperties>
</file>